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Leeds Central and Headingley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Leeds Central and Headingley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Leeds Central and Headingley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Leeds Central and Headingley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Leeds Central and Headingley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Leeds Central and Headingley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61.7% </w:t>
      </w:r>
      <w:r w:rsidRPr="004747BF">
        <w:rPr>
          <w:rFonts w:ascii="Libre Franklin Light" w:eastAsia="Times New Roman" w:hAnsi="Libre Franklin Light" w:cs="Calibri Light"/>
        </w:rPr>
        <w:t xml:space="preserve">of those respondents classified as PGSI 8+ in Leeds Central and Headingley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Leeds Central and Headingley is estimated to be </w:t>
      </w:r>
      <w:r w:rsidRPr="00773DF7">
        <w:rPr>
          <w:rFonts w:ascii="Libre Franklin Light" w:eastAsia="Times New Roman" w:hAnsi="Libre Franklin Light" w:cs="Calibri Light"/>
          <w:b/>
          <w:bCs/>
          <w:color w:val="C45911" w:themeColor="accent2" w:themeShade="BF"/>
        </w:rPr>
        <w:t xml:space="preserve">£3,435,830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Leeds Central and Headingley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Central and Headingley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Leeds Central and Headingley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Leeds Central and Headingley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eds Central and Heading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Leeds Central and Headingley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eds Central and Heading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Central and Headingley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eds Central and Heading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Leeds Central and Headingley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Leeds Central and Headingley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Leeds Central and Headingley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Leeds Central and Headingley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Leeds Central and Headingley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Leeds Central and Headingley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£3,435,830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Leeds Central and Headingley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£55,964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£1,157,368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£82,910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£23,318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£42,750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£2,073,520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£3,435,830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Leeds Central and Headingley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59.2%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Central and Headingley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Central and Headingley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Central and Headingley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Leeds Central and Headingley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80.5%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59.2%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Leeds Central and Headingley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40.9%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Leeds Central and Headingley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80.5%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Leeds Central and Headingley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33ECA61-B62B-4F8D-AFE9-677D9FAD533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